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C6385" w14:textId="4B07B7A4" w:rsidR="006B2F86" w:rsidRDefault="00711C91" w:rsidP="00E71FC3">
      <w:pPr>
        <w:pStyle w:val="NoSpacing"/>
      </w:pPr>
      <w:r>
        <w:rPr>
          <w:u w:val="single"/>
        </w:rPr>
        <w:t>Sir Edmund NOON</w:t>
      </w:r>
      <w:r>
        <w:t xml:space="preserve">   </w:t>
      </w:r>
      <w:proofErr w:type="gramStart"/>
      <w:r>
        <w:t xml:space="preserve">   (</w:t>
      </w:r>
      <w:proofErr w:type="gramEnd"/>
      <w:r>
        <w:t>fl.1401-28)</w:t>
      </w:r>
    </w:p>
    <w:p w14:paraId="021CF695" w14:textId="2C2C6A1A" w:rsidR="00711C91" w:rsidRDefault="00711C91" w:rsidP="00E71FC3">
      <w:pPr>
        <w:pStyle w:val="NoSpacing"/>
      </w:pPr>
    </w:p>
    <w:p w14:paraId="3EEF3539" w14:textId="79D9AB03" w:rsidR="00711C91" w:rsidRDefault="00711C91" w:rsidP="00E71FC3">
      <w:pPr>
        <w:pStyle w:val="NoSpacing"/>
      </w:pPr>
    </w:p>
    <w:p w14:paraId="2E829418" w14:textId="65715B3E" w:rsidR="00711C91" w:rsidRDefault="00711C91" w:rsidP="00E71FC3">
      <w:pPr>
        <w:pStyle w:val="NoSpacing"/>
      </w:pPr>
      <w:r>
        <w:t xml:space="preserve">         1401-2</w:t>
      </w:r>
      <w:r>
        <w:tab/>
        <w:t>He occurs as lord of the manors of Fenn’s and Noon’s, Tilney, Norfolk.</w:t>
      </w:r>
    </w:p>
    <w:p w14:paraId="48C65395" w14:textId="35F156A2" w:rsidR="00711C91" w:rsidRDefault="00711C91" w:rsidP="00711C91">
      <w:pPr>
        <w:pStyle w:val="NoSpacing"/>
        <w:ind w:left="1440"/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Tilney',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72-84.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http://www.british-history.ac.uk/topographical-hist-norfolk/vol9/pp72-84 [accessed 1 May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t xml:space="preserve"> )</w:t>
      </w:r>
      <w:proofErr w:type="gramEnd"/>
    </w:p>
    <w:p w14:paraId="06955C4C" w14:textId="0FED7CDA" w:rsidR="00711C91" w:rsidRDefault="00711C91" w:rsidP="00711C91">
      <w:pPr>
        <w:pStyle w:val="NoSpacing"/>
      </w:pPr>
      <w:r>
        <w:t xml:space="preserve">         1428-9</w:t>
      </w:r>
      <w:r>
        <w:tab/>
        <w:t>H occurs as above again.  (ibid.)</w:t>
      </w:r>
    </w:p>
    <w:p w14:paraId="24DB80A1" w14:textId="13E25444" w:rsidR="00711C91" w:rsidRDefault="00711C91" w:rsidP="00711C91">
      <w:pPr>
        <w:pStyle w:val="NoSpacing"/>
      </w:pPr>
    </w:p>
    <w:p w14:paraId="6CC77BE2" w14:textId="3BE87C5F" w:rsidR="00711C91" w:rsidRDefault="00711C91" w:rsidP="00711C91">
      <w:pPr>
        <w:pStyle w:val="NoSpacing"/>
      </w:pPr>
    </w:p>
    <w:p w14:paraId="60F8184F" w14:textId="5DBE061E" w:rsidR="00711C91" w:rsidRDefault="00711C91" w:rsidP="00711C91">
      <w:pPr>
        <w:pStyle w:val="NoSpacing"/>
      </w:pPr>
      <w:r>
        <w:t>1 May 2019</w:t>
      </w:r>
      <w:bookmarkStart w:id="0" w:name="_GoBack"/>
      <w:bookmarkEnd w:id="0"/>
    </w:p>
    <w:p w14:paraId="5B7F1FF0" w14:textId="36F92842" w:rsidR="00711C91" w:rsidRDefault="00711C91" w:rsidP="00711C91">
      <w:pPr>
        <w:pStyle w:val="NoSpacing"/>
      </w:pPr>
    </w:p>
    <w:p w14:paraId="0F8A3F4D" w14:textId="45AB1FD9" w:rsidR="00711C91" w:rsidRDefault="00711C91" w:rsidP="00711C91">
      <w:pPr>
        <w:pStyle w:val="NoSpacing"/>
      </w:pPr>
    </w:p>
    <w:p w14:paraId="50F1AE7C" w14:textId="6C453439" w:rsidR="00711C91" w:rsidRPr="00711C91" w:rsidRDefault="00711C91" w:rsidP="00711C91">
      <w:pPr>
        <w:pStyle w:val="NoSpacing"/>
      </w:pPr>
    </w:p>
    <w:sectPr w:rsidR="00711C91" w:rsidRPr="00711C9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CB96E" w14:textId="77777777" w:rsidR="00711C91" w:rsidRDefault="00711C91" w:rsidP="00E71FC3">
      <w:pPr>
        <w:spacing w:after="0" w:line="240" w:lineRule="auto"/>
      </w:pPr>
      <w:r>
        <w:separator/>
      </w:r>
    </w:p>
  </w:endnote>
  <w:endnote w:type="continuationSeparator" w:id="0">
    <w:p w14:paraId="0CC2C3F2" w14:textId="77777777" w:rsidR="00711C91" w:rsidRDefault="00711C9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7744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9298CB" w14:textId="77777777" w:rsidR="00711C91" w:rsidRDefault="00711C91" w:rsidP="00E71FC3">
      <w:pPr>
        <w:spacing w:after="0" w:line="240" w:lineRule="auto"/>
      </w:pPr>
      <w:r>
        <w:separator/>
      </w:r>
    </w:p>
  </w:footnote>
  <w:footnote w:type="continuationSeparator" w:id="0">
    <w:p w14:paraId="3B316343" w14:textId="77777777" w:rsidR="00711C91" w:rsidRDefault="00711C9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C91"/>
    <w:rsid w:val="001A7C09"/>
    <w:rsid w:val="00577BD5"/>
    <w:rsid w:val="00656CBA"/>
    <w:rsid w:val="006A1F77"/>
    <w:rsid w:val="00711C91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6895F"/>
  <w15:chartTrackingRefBased/>
  <w15:docId w15:val="{8AB700ED-D7F3-4523-AE9E-CB2534BAA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711C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2019-05-01T19:58:00Z</dcterms:created>
  <dcterms:modified xsi:type="dcterms:W3CDTF">2019-05-01T20:02:00Z</dcterms:modified>
</cp:coreProperties>
</file>